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EAC5A" w14:textId="2ACC04E4" w:rsidR="00025386" w:rsidRPr="00A92E2D" w:rsidRDefault="00025386" w:rsidP="00EC10EE">
      <w:pPr>
        <w:pStyle w:val="Nagwek4"/>
        <w:spacing w:after="480" w:line="276" w:lineRule="auto"/>
        <w:rPr>
          <w:rFonts w:asciiTheme="minorHAnsi" w:hAnsiTheme="minorHAnsi" w:cstheme="minorHAnsi"/>
          <w:bCs/>
          <w:i w:val="0"/>
          <w:sz w:val="20"/>
        </w:rPr>
      </w:pPr>
      <w:bookmarkStart w:id="0" w:name="_Hlk60301409"/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92E2D" w14:paraId="599083A6" w14:textId="77777777" w:rsidTr="00467CA2">
        <w:tc>
          <w:tcPr>
            <w:tcW w:w="2800" w:type="dxa"/>
          </w:tcPr>
          <w:p w14:paraId="47F6C4BF" w14:textId="77777777" w:rsidR="00D520D3" w:rsidRPr="00A92E2D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92E2D">
              <w:rPr>
                <w:rFonts w:asciiTheme="minorHAnsi" w:hAnsiTheme="minorHAnsi" w:cstheme="minorHAnsi"/>
                <w:b/>
                <w:sz w:val="20"/>
                <w:szCs w:val="20"/>
              </w:rPr>
              <w:t>Podmiot</w:t>
            </w:r>
            <w:r w:rsidRPr="00A92E2D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60E6BB3C" w14:textId="77777777" w:rsidR="00D520D3" w:rsidRPr="00A92E2D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0EA9E390" w14:textId="77777777" w:rsidR="00D520D3" w:rsidRPr="00A92E2D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92E2D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68BBAF8" w14:textId="77777777" w:rsidR="00D520D3" w:rsidRPr="00A92E2D" w:rsidRDefault="00D520D3" w:rsidP="00467CA2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A92E2D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A92E2D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A92E2D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520D3" w:rsidRPr="00A92E2D" w14:paraId="0C4C8219" w14:textId="77777777" w:rsidTr="00467CA2">
        <w:tc>
          <w:tcPr>
            <w:tcW w:w="2800" w:type="dxa"/>
          </w:tcPr>
          <w:p w14:paraId="1817630E" w14:textId="77777777" w:rsidR="00D520D3" w:rsidRPr="00A92E2D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92E2D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543FCB34" w14:textId="77777777" w:rsidR="00D520D3" w:rsidRPr="00A92E2D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E636FCB" w14:textId="77777777" w:rsidR="00D520D3" w:rsidRPr="00A92E2D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92E2D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7C499C9" w14:textId="77777777" w:rsidR="00D520D3" w:rsidRPr="00A92E2D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92E2D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A92E2D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 osoby upoważnionej do reprezentacji podmiotu udostępniającego zasoby, stanowisko/podstawa do reprezentacji</w:t>
            </w:r>
            <w:r w:rsidRPr="00A92E2D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6E27B6E5" w14:textId="77777777" w:rsidR="00B62AD0" w:rsidRPr="00A92E2D" w:rsidRDefault="00B62AD0" w:rsidP="00D520D3">
      <w:pPr>
        <w:spacing w:after="360"/>
        <w:rPr>
          <w:rFonts w:asciiTheme="minorHAnsi" w:hAnsiTheme="minorHAnsi" w:cstheme="minorHAnsi"/>
          <w:i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A92E2D" w14:paraId="30C38E60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A069C7" w14:textId="77777777" w:rsidR="00053927" w:rsidRPr="00A92E2D" w:rsidRDefault="00053927" w:rsidP="00053927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92E2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ZOBOWIĄZANIE PODMIOTU UDOSTĘPNIAJĄCEGO ZASOBY </w:t>
            </w:r>
          </w:p>
          <w:p w14:paraId="1906B111" w14:textId="77777777" w:rsidR="00053927" w:rsidRPr="00A92E2D" w:rsidRDefault="00053927" w:rsidP="00053927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color w:val="0070C0"/>
              </w:rPr>
            </w:pPr>
            <w:r w:rsidRPr="00A92E2D">
              <w:rPr>
                <w:rFonts w:asciiTheme="minorHAnsi" w:hAnsiTheme="minorHAnsi" w:cstheme="minorHAnsi"/>
                <w:color w:val="0070C0"/>
                <w:sz w:val="16"/>
                <w:szCs w:val="16"/>
                <w:u w:val="single"/>
              </w:rPr>
              <w:t>Uwaga</w:t>
            </w:r>
            <w:r w:rsidRPr="00A92E2D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 xml:space="preserve">: </w:t>
            </w:r>
            <w:r w:rsidRPr="00A92E2D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5939D15D" w14:textId="7EED3AE0" w:rsidR="0071340C" w:rsidRPr="00A92E2D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92E2D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="00EF3368"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>w oparciu o</w:t>
      </w:r>
      <w:r w:rsidR="00EF3368"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postanowienia art. 118</w:t>
      </w:r>
      <w:r w:rsidR="00BE3BCE" w:rsidRPr="00A92E2D">
        <w:rPr>
          <w:rFonts w:asciiTheme="minorHAnsi" w:hAnsiTheme="minorHAnsi" w:cstheme="minorHAnsi"/>
          <w:sz w:val="20"/>
          <w:szCs w:val="20"/>
        </w:rPr>
        <w:t xml:space="preserve"> ustawy </w:t>
      </w:r>
      <w:r w:rsidR="00EF3368" w:rsidRPr="00A92E2D">
        <w:rPr>
          <w:rFonts w:asciiTheme="minorHAnsi" w:hAnsiTheme="minorHAnsi" w:cstheme="minorHAnsi"/>
          <w:sz w:val="20"/>
          <w:szCs w:val="20"/>
        </w:rPr>
        <w:t xml:space="preserve">z dnia 11 września 2019r. Prawo zamówień publicznych </w:t>
      </w:r>
      <w:r w:rsidR="00B153BD" w:rsidRPr="00A92E2D">
        <w:rPr>
          <w:rFonts w:asciiTheme="minorHAnsi" w:hAnsiTheme="minorHAnsi" w:cstheme="minorHAnsi"/>
          <w:sz w:val="20"/>
          <w:szCs w:val="20"/>
        </w:rPr>
        <w:t>(t.j. Dz. U. z 2024 r. poz. 1320 z pĂłĹşn. zm.)</w:t>
      </w:r>
      <w:r w:rsidR="00E27ABB"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że </w:t>
      </w:r>
      <w:r w:rsidRPr="00A92E2D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zobowiązuję się</w:t>
      </w: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EF3368"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</w:t>
      </w: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>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92E2D" w14:paraId="4664AD86" w14:textId="77777777" w:rsidTr="00467CA2">
        <w:tc>
          <w:tcPr>
            <w:tcW w:w="2269" w:type="dxa"/>
          </w:tcPr>
          <w:p w14:paraId="1A21CA7C" w14:textId="77777777" w:rsidR="00D520D3" w:rsidRPr="00A92E2D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92E2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D61A787" w14:textId="7767D3F9" w:rsidR="00D520D3" w:rsidRPr="00A92E2D" w:rsidRDefault="00B153BD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92E2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</w:t>
            </w:r>
            <w:r w:rsidR="00D520D3" w:rsidRPr="00A92E2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B153BD" w:rsidRPr="00A92E2D" w14:paraId="15D062A2" w14:textId="77777777" w:rsidTr="00DA7185">
        <w:tc>
          <w:tcPr>
            <w:tcW w:w="2269" w:type="dxa"/>
          </w:tcPr>
          <w:p w14:paraId="3FBCCD10" w14:textId="77777777" w:rsidR="00B153BD" w:rsidRPr="00A92E2D" w:rsidRDefault="00B153BD" w:rsidP="00DA718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92E2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913C098" w14:textId="4394E74B" w:rsidR="00B153BD" w:rsidRPr="00A92E2D" w:rsidRDefault="00B153BD" w:rsidP="00DA718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92E2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pranie/wynajem/566/2026</w:t>
            </w:r>
          </w:p>
        </w:tc>
      </w:tr>
    </w:tbl>
    <w:p w14:paraId="671AC6CD" w14:textId="7664AB67" w:rsidR="00DC652A" w:rsidRPr="00A92E2D" w:rsidRDefault="00B153BD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DC652A"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>do dyspozycji Wykonawcy:</w:t>
      </w:r>
    </w:p>
    <w:p w14:paraId="09498929" w14:textId="77777777" w:rsidR="00DC652A" w:rsidRPr="00A92E2D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A92E2D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…………………………………………………………………....…………………………….………...</w:t>
      </w:r>
    </w:p>
    <w:p w14:paraId="651F967A" w14:textId="77777777" w:rsidR="0071340C" w:rsidRPr="00A92E2D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</w:pPr>
      <w:r w:rsidRPr="00A92E2D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[</w:t>
      </w:r>
      <w:r w:rsidR="00DC652A" w:rsidRPr="00A92E2D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nazwa i adres Wykonawcy składającego ofertę</w:t>
      </w:r>
      <w:r w:rsidRPr="00A92E2D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]</w:t>
      </w:r>
    </w:p>
    <w:p w14:paraId="07DCA316" w14:textId="77777777" w:rsidR="0071340C" w:rsidRPr="00A92E2D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6693186" w14:textId="77777777" w:rsidR="0071340C" w:rsidRPr="00A92E2D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>nw. zasobów:</w:t>
      </w:r>
    </w:p>
    <w:p w14:paraId="7C9DB3CC" w14:textId="77777777" w:rsidR="0071340C" w:rsidRPr="00A92E2D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A92E2D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…………………………………………………………………....…………………………….………...</w:t>
      </w:r>
    </w:p>
    <w:p w14:paraId="49079C4F" w14:textId="77777777" w:rsidR="0071340C" w:rsidRPr="00A92E2D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</w:pPr>
      <w:r w:rsidRPr="00A92E2D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[</w:t>
      </w:r>
      <w:r w:rsidR="0071340C" w:rsidRPr="00A92E2D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określenie zasobów</w:t>
      </w:r>
      <w:r w:rsidRPr="00A92E2D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]</w:t>
      </w:r>
    </w:p>
    <w:p w14:paraId="44045EA3" w14:textId="77777777" w:rsidR="0071340C" w:rsidRPr="00A92E2D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i/>
          <w:sz w:val="12"/>
          <w:szCs w:val="12"/>
          <w:lang w:eastAsia="pl-PL"/>
        </w:rPr>
      </w:pPr>
    </w:p>
    <w:p w14:paraId="76AF682E" w14:textId="77777777" w:rsidR="0071340C" w:rsidRPr="00A92E2D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iCs/>
          <w:sz w:val="12"/>
          <w:szCs w:val="12"/>
          <w:lang w:eastAsia="pl-PL"/>
        </w:rPr>
      </w:pPr>
    </w:p>
    <w:p w14:paraId="423CAC2A" w14:textId="77777777" w:rsidR="00DC652A" w:rsidRPr="00A92E2D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Theme="minorHAnsi" w:eastAsia="Times New Roman" w:hAnsiTheme="minorHAnsi" w:cstheme="minorHAnsi"/>
          <w:i/>
          <w:sz w:val="12"/>
          <w:szCs w:val="12"/>
          <w:lang w:eastAsia="pl-PL"/>
        </w:rPr>
      </w:pPr>
      <w:r w:rsidRPr="00A92E2D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</w:t>
      </w:r>
      <w:r w:rsidR="00DC652A" w:rsidRPr="00A92E2D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świadczam, że</w:t>
      </w:r>
      <w:r w:rsidR="00DC652A"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2CA5A00D" w14:textId="77777777" w:rsidR="00DC652A" w:rsidRPr="00A92E2D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>u</w:t>
      </w:r>
      <w:r w:rsidR="00DC652A"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>dostę</w:t>
      </w: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="00DC652A"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>ni</w:t>
      </w: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>ę</w:t>
      </w:r>
      <w:r w:rsidR="00DC652A"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Wykonawcy zasoby, w następującym zakresie:</w:t>
      </w:r>
    </w:p>
    <w:p w14:paraId="68F9CF90" w14:textId="77777777" w:rsidR="0093388F" w:rsidRPr="00A92E2D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A92E2D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p w14:paraId="529CB408" w14:textId="77777777" w:rsidR="0093388F" w:rsidRPr="00A92E2D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sposób wykorzystania udostępnionych przeze mnie zasobów przy wykonywaniu zamówienia publicznego </w:t>
      </w: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będzie następujący:</w:t>
      </w:r>
    </w:p>
    <w:p w14:paraId="60B3863F" w14:textId="77777777" w:rsidR="0093388F" w:rsidRPr="00A92E2D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bookmarkStart w:id="1" w:name="_Hlk60300768"/>
      <w:r w:rsidRPr="00A92E2D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bookmarkEnd w:id="1"/>
    <w:p w14:paraId="62321BF1" w14:textId="77777777" w:rsidR="00CB29AC" w:rsidRPr="00A92E2D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>zakres mojego udziału przy realizacji zamówienia publicznego będzie następujący:</w:t>
      </w:r>
    </w:p>
    <w:p w14:paraId="3766CC76" w14:textId="77777777" w:rsidR="00CB29AC" w:rsidRPr="00A92E2D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A92E2D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p w14:paraId="7DBE9185" w14:textId="77777777" w:rsidR="00830970" w:rsidRPr="00A92E2D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okres </w:t>
      </w:r>
      <w:r w:rsidR="00830970"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mojego </w:t>
      </w:r>
      <w:r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udostępnienia zasobów Wykonawcy </w:t>
      </w:r>
      <w:r w:rsidR="00830970" w:rsidRPr="00A92E2D">
        <w:rPr>
          <w:rFonts w:asciiTheme="minorHAnsi" w:eastAsia="Times New Roman" w:hAnsiTheme="minorHAnsi" w:cstheme="minorHAnsi"/>
          <w:sz w:val="20"/>
          <w:szCs w:val="20"/>
          <w:lang w:eastAsia="pl-PL"/>
        </w:rPr>
        <w:t>będzie następujący:</w:t>
      </w:r>
    </w:p>
    <w:p w14:paraId="12E1A689" w14:textId="77777777" w:rsidR="00E27ABB" w:rsidRPr="00A92E2D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A92E2D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A92E2D" w14:paraId="325B750F" w14:textId="77777777" w:rsidTr="00467CA2">
        <w:tc>
          <w:tcPr>
            <w:tcW w:w="2660" w:type="dxa"/>
          </w:tcPr>
          <w:p w14:paraId="75BE9C20" w14:textId="77777777" w:rsidR="00D520D3" w:rsidRPr="00A92E2D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2C7866F8" w14:textId="77777777" w:rsidR="00D520D3" w:rsidRPr="00A92E2D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A92E2D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22130EF0" w14:textId="77777777" w:rsidR="00D520D3" w:rsidRPr="00A92E2D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A92E2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030D4AB" w14:textId="77777777" w:rsidR="00D520D3" w:rsidRPr="00A92E2D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7C5B88E5" w14:textId="77777777" w:rsidR="00D520D3" w:rsidRPr="00A92E2D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A92E2D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E9FC528" w14:textId="41824C36" w:rsidR="00D520D3" w:rsidRPr="00A92E2D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A92E2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153BD" w:rsidRPr="00A92E2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Pr="00A92E2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osoby / osób uprawnionych do reprezentacji </w:t>
            </w:r>
            <w:r w:rsidR="007F49C7" w:rsidRPr="00A92E2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podmiotu udostępniającego zasoby</w:t>
            </w:r>
            <w:r w:rsidRPr="00A92E2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  <w:bookmarkEnd w:id="0"/>
    </w:tbl>
    <w:p w14:paraId="79A69F01" w14:textId="77777777" w:rsidR="00E27ABB" w:rsidRPr="00A92E2D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4"/>
          <w:szCs w:val="16"/>
          <w:lang w:eastAsia="pl-PL"/>
        </w:rPr>
      </w:pPr>
    </w:p>
    <w:sectPr w:rsidR="00E27ABB" w:rsidRPr="00A92E2D" w:rsidSect="00A92E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8" w:right="1417" w:bottom="851" w:left="1417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97C89" w14:textId="77777777" w:rsidR="003F7230" w:rsidRDefault="003F7230" w:rsidP="00025386">
      <w:pPr>
        <w:spacing w:after="0" w:line="240" w:lineRule="auto"/>
      </w:pPr>
      <w:r>
        <w:separator/>
      </w:r>
    </w:p>
  </w:endnote>
  <w:endnote w:type="continuationSeparator" w:id="0">
    <w:p w14:paraId="70E899C1" w14:textId="77777777" w:rsidR="003F7230" w:rsidRDefault="003F7230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BA285" w14:textId="77777777" w:rsidR="00B153BD" w:rsidRDefault="00B153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2E61" w14:textId="76FC6FFC" w:rsidR="00A92E2D" w:rsidRPr="00A92E2D" w:rsidRDefault="00A92E2D" w:rsidP="00A92E2D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2" w:name="_Hlk204079734"/>
    <w:bookmarkStart w:id="3" w:name="_Hlk204666669"/>
    <w:r>
      <w:rPr>
        <w:noProof/>
      </w:rPr>
      <mc:AlternateContent>
        <mc:Choice Requires="wps">
          <w:drawing>
            <wp:anchor distT="4294967295" distB="4294967295" distL="114300" distR="114300" simplePos="0" relativeHeight="251662848" behindDoc="0" locked="0" layoutInCell="1" allowOverlap="1" wp14:anchorId="71514ACC" wp14:editId="48AEDA60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111459157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4B4A89" id="Łącznik prosty 1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A92E2D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58A75150" w14:textId="110CFA71" w:rsidR="00025386" w:rsidRDefault="00A92E2D" w:rsidP="00A92E2D">
    <w:pPr>
      <w:pStyle w:val="Stopka"/>
      <w:ind w:right="360"/>
    </w:pPr>
    <w:r w:rsidRPr="00A92E2D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A92E2D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A92E2D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2"/>
    <w:bookmarkEnd w:id="3"/>
    <w:r w:rsidR="00025386">
      <w:rPr>
        <w:rFonts w:ascii="Arial" w:hAnsi="Arial"/>
        <w:sz w:val="18"/>
        <w:szCs w:val="18"/>
      </w:rPr>
      <w:tab/>
    </w:r>
    <w:r w:rsidR="00025386" w:rsidRPr="00A92E2D">
      <w:rPr>
        <w:rStyle w:val="Numerstrony"/>
        <w:rFonts w:asciiTheme="minorHAnsi" w:hAnsiTheme="minorHAnsi" w:cstheme="minorHAnsi"/>
        <w:sz w:val="14"/>
        <w:szCs w:val="14"/>
      </w:rPr>
      <w:t xml:space="preserve">Strona: </w:t>
    </w:r>
    <w:r w:rsidR="00025386" w:rsidRPr="00A92E2D">
      <w:rPr>
        <w:rStyle w:val="Numerstrony"/>
        <w:rFonts w:asciiTheme="minorHAnsi" w:hAnsiTheme="minorHAnsi" w:cstheme="minorHAnsi"/>
        <w:sz w:val="14"/>
        <w:szCs w:val="14"/>
      </w:rPr>
      <w:fldChar w:fldCharType="begin"/>
    </w:r>
    <w:r w:rsidR="00025386" w:rsidRPr="00A92E2D">
      <w:rPr>
        <w:rStyle w:val="Numerstrony"/>
        <w:rFonts w:asciiTheme="minorHAnsi" w:hAnsiTheme="minorHAnsi" w:cstheme="minorHAnsi"/>
        <w:sz w:val="14"/>
        <w:szCs w:val="14"/>
      </w:rPr>
      <w:instrText xml:space="preserve"> PAGE </w:instrText>
    </w:r>
    <w:r w:rsidR="00025386" w:rsidRPr="00A92E2D">
      <w:rPr>
        <w:rStyle w:val="Numerstrony"/>
        <w:rFonts w:asciiTheme="minorHAnsi" w:hAnsiTheme="minorHAnsi" w:cstheme="minorHAnsi"/>
        <w:sz w:val="14"/>
        <w:szCs w:val="14"/>
      </w:rPr>
      <w:fldChar w:fldCharType="separate"/>
    </w:r>
    <w:r w:rsidR="00657A47" w:rsidRPr="00A92E2D">
      <w:rPr>
        <w:rStyle w:val="Numerstrony"/>
        <w:rFonts w:asciiTheme="minorHAnsi" w:hAnsiTheme="minorHAnsi" w:cstheme="minorHAnsi"/>
        <w:noProof/>
        <w:sz w:val="14"/>
        <w:szCs w:val="14"/>
      </w:rPr>
      <w:t>1</w:t>
    </w:r>
    <w:r w:rsidR="00025386" w:rsidRPr="00A92E2D">
      <w:rPr>
        <w:rStyle w:val="Numerstrony"/>
        <w:rFonts w:asciiTheme="minorHAnsi" w:hAnsiTheme="minorHAnsi" w:cstheme="minorHAnsi"/>
        <w:sz w:val="14"/>
        <w:szCs w:val="14"/>
      </w:rPr>
      <w:fldChar w:fldCharType="end"/>
    </w:r>
    <w:r w:rsidR="00025386" w:rsidRPr="00A92E2D">
      <w:rPr>
        <w:rStyle w:val="Numerstrony"/>
        <w:rFonts w:asciiTheme="minorHAnsi" w:hAnsiTheme="minorHAnsi" w:cstheme="minorHAnsi"/>
        <w:sz w:val="14"/>
        <w:szCs w:val="14"/>
      </w:rPr>
      <w:t>/</w:t>
    </w:r>
    <w:r w:rsidR="00025386" w:rsidRPr="00A92E2D">
      <w:rPr>
        <w:rStyle w:val="Numerstrony"/>
        <w:rFonts w:asciiTheme="minorHAnsi" w:hAnsiTheme="minorHAnsi" w:cstheme="minorHAnsi"/>
        <w:sz w:val="14"/>
        <w:szCs w:val="14"/>
      </w:rPr>
      <w:fldChar w:fldCharType="begin"/>
    </w:r>
    <w:r w:rsidR="00025386" w:rsidRPr="00A92E2D">
      <w:rPr>
        <w:rStyle w:val="Numerstrony"/>
        <w:rFonts w:asciiTheme="minorHAnsi" w:hAnsiTheme="minorHAnsi" w:cstheme="minorHAnsi"/>
        <w:sz w:val="14"/>
        <w:szCs w:val="14"/>
      </w:rPr>
      <w:instrText xml:space="preserve"> NUMPAGES </w:instrText>
    </w:r>
    <w:r w:rsidR="00025386" w:rsidRPr="00A92E2D">
      <w:rPr>
        <w:rStyle w:val="Numerstrony"/>
        <w:rFonts w:asciiTheme="minorHAnsi" w:hAnsiTheme="minorHAnsi" w:cstheme="minorHAnsi"/>
        <w:sz w:val="14"/>
        <w:szCs w:val="14"/>
      </w:rPr>
      <w:fldChar w:fldCharType="separate"/>
    </w:r>
    <w:r w:rsidR="00657A47" w:rsidRPr="00A92E2D">
      <w:rPr>
        <w:rStyle w:val="Numerstrony"/>
        <w:rFonts w:asciiTheme="minorHAnsi" w:hAnsiTheme="minorHAnsi" w:cstheme="minorHAnsi"/>
        <w:noProof/>
        <w:sz w:val="14"/>
        <w:szCs w:val="14"/>
      </w:rPr>
      <w:t>1</w:t>
    </w:r>
    <w:r w:rsidR="00025386" w:rsidRPr="00A92E2D">
      <w:rPr>
        <w:rStyle w:val="Numerstrony"/>
        <w:rFonts w:asciiTheme="minorHAnsi" w:hAnsiTheme="minorHAnsi" w:cstheme="minorHAnsi"/>
        <w:sz w:val="14"/>
        <w:szCs w:val="14"/>
      </w:rPr>
      <w:fldChar w:fldCharType="end"/>
    </w:r>
  </w:p>
  <w:p w14:paraId="25E75703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B3661" w14:textId="77777777" w:rsidR="00B153BD" w:rsidRDefault="00B153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0ABB1" w14:textId="77777777" w:rsidR="003F7230" w:rsidRDefault="003F7230" w:rsidP="00025386">
      <w:pPr>
        <w:spacing w:after="0" w:line="240" w:lineRule="auto"/>
      </w:pPr>
      <w:r>
        <w:separator/>
      </w:r>
    </w:p>
  </w:footnote>
  <w:footnote w:type="continuationSeparator" w:id="0">
    <w:p w14:paraId="52A9EAD2" w14:textId="77777777" w:rsidR="003F7230" w:rsidRDefault="003F7230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4FBA2" w14:textId="77777777" w:rsidR="00B153BD" w:rsidRDefault="00B153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9B809" w14:textId="3E5EE498" w:rsidR="00A92E2D" w:rsidRPr="00A92E2D" w:rsidRDefault="00A92E2D" w:rsidP="00A92E2D">
    <w:pPr>
      <w:spacing w:after="0" w:line="360" w:lineRule="auto"/>
      <w:ind w:left="426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216F5C7C" wp14:editId="66860446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4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92E2D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A92E2D">
      <w:rPr>
        <w:rFonts w:eastAsia="Batang" w:cs="Calibri"/>
        <w:b/>
        <w:lang w:val="en-US" w:eastAsia="pl-PL" w:bidi="ar-IQ"/>
      </w:rPr>
      <w:t>Samodzielny Publiczny Zakład Opieki Zdrowotnej w Siedlcach</w:t>
    </w:r>
    <w:r w:rsidRPr="00A92E2D">
      <w:rPr>
        <w:rFonts w:eastAsia="Batang" w:cs="Calibri"/>
        <w:b/>
        <w:lang w:val="en-US" w:eastAsia="pl-PL" w:bidi="ar-IQ"/>
      </w:rPr>
      <w:br/>
      <w:t>ul. Jana Kilińskiego 29, 08 -110 Siedlce</w:t>
    </w:r>
    <w:r w:rsidRPr="00A92E2D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A92E2D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A92E2D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76D604F6" w14:textId="6FD59A1B" w:rsidR="00A92E2D" w:rsidRPr="00A92E2D" w:rsidRDefault="00A92E2D" w:rsidP="00A92E2D">
    <w:pPr>
      <w:spacing w:after="0" w:line="360" w:lineRule="auto"/>
      <w:ind w:left="426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5DEDA196" wp14:editId="0E4B0A44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492961880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60A69C" id="Łącznik prosty 3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A92E2D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p w14:paraId="0B894D74" w14:textId="77777777" w:rsidR="00B153BD" w:rsidRPr="00A92E2D" w:rsidRDefault="00A92E2D" w:rsidP="00A92E2D">
    <w:pPr>
      <w:pStyle w:val="Nagwek"/>
      <w:jc w:val="right"/>
      <w:rPr>
        <w:sz w:val="18"/>
        <w:szCs w:val="18"/>
      </w:rPr>
    </w:pPr>
    <w:r w:rsidRPr="00A92E2D">
      <w:rPr>
        <w:rFonts w:cs="Calibri"/>
        <w:bCs/>
        <w:i/>
        <w:sz w:val="16"/>
        <w:szCs w:val="16"/>
      </w:rPr>
      <w:t xml:space="preserve">Załącznik nr </w:t>
    </w:r>
    <w:r w:rsidRPr="00A92E2D">
      <w:rPr>
        <w:rFonts w:cs="Calibri"/>
        <w:bCs/>
        <w:i/>
        <w:sz w:val="16"/>
        <w:szCs w:val="18"/>
      </w:rPr>
      <w:t>8</w:t>
    </w:r>
    <w:r w:rsidRPr="00A92E2D">
      <w:rPr>
        <w:rFonts w:cs="Calibri"/>
        <w:bCs/>
        <w:i/>
        <w:sz w:val="16"/>
        <w:szCs w:val="16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6E25D" w14:textId="77777777" w:rsidR="00B153BD" w:rsidRDefault="00B153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090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30"/>
    <w:rsid w:val="00025386"/>
    <w:rsid w:val="000423B9"/>
    <w:rsid w:val="00053927"/>
    <w:rsid w:val="00066C44"/>
    <w:rsid w:val="00071D4C"/>
    <w:rsid w:val="00084786"/>
    <w:rsid w:val="0016158F"/>
    <w:rsid w:val="001C2314"/>
    <w:rsid w:val="00213980"/>
    <w:rsid w:val="003F7230"/>
    <w:rsid w:val="004374F2"/>
    <w:rsid w:val="00460705"/>
    <w:rsid w:val="00467CA2"/>
    <w:rsid w:val="00485239"/>
    <w:rsid w:val="004E27D7"/>
    <w:rsid w:val="0055145C"/>
    <w:rsid w:val="005624D8"/>
    <w:rsid w:val="00620476"/>
    <w:rsid w:val="00657A47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A56A6F"/>
    <w:rsid w:val="00A87380"/>
    <w:rsid w:val="00A92E2D"/>
    <w:rsid w:val="00AF4E90"/>
    <w:rsid w:val="00AF7375"/>
    <w:rsid w:val="00B153BD"/>
    <w:rsid w:val="00B62AD0"/>
    <w:rsid w:val="00B77707"/>
    <w:rsid w:val="00BE3BCE"/>
    <w:rsid w:val="00CB29AC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E3029"/>
  <w15:chartTrackingRefBased/>
  <w15:docId w15:val="{82D06BC4-60BC-427D-BEA8-7B9EE35F8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customStyle="1" w:styleId="Styl3">
    <w:name w:val="Styl3"/>
    <w:basedOn w:val="Normalny"/>
    <w:rsid w:val="00A92E2D"/>
    <w:pPr>
      <w:tabs>
        <w:tab w:val="right" w:pos="9070"/>
      </w:tabs>
      <w:spacing w:after="0" w:line="240" w:lineRule="auto"/>
      <w:ind w:left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dcterms:created xsi:type="dcterms:W3CDTF">2026-04-22T12:56:00Z</dcterms:created>
  <dcterms:modified xsi:type="dcterms:W3CDTF">2026-04-22T12:56:00Z</dcterms:modified>
</cp:coreProperties>
</file>